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56E1D114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56E1D10B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56E1D172" wp14:editId="56E1D173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1D10C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56E1D10D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6E1D10E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56E1D10F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56E1D110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56E1D111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56E1D112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56E1D113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6E1D11E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6E1D1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56E1D1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17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D11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56E1D11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1A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56E1D11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56E1D1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1D" w14:textId="77777777" w:rsidR="003D1D4C" w:rsidRPr="00095168" w:rsidRDefault="00635387" w:rsidP="00250066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635387">
              <w:rPr>
                <w:b/>
                <w:highlight w:val="yellow"/>
              </w:rPr>
              <w:t>TBD</w:t>
            </w:r>
          </w:p>
        </w:tc>
      </w:tr>
      <w:tr w:rsidR="003D1D4C" w:rsidRPr="003152F2" w14:paraId="56E1D127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56E1D11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6E1D12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56E1D12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22" w14:textId="39CA06E3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</w:p>
          <w:p w14:paraId="56E1D125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6E1D12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6E1D12D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6E1D12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56E1D12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56E1D12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2B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56E1D1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6E1D133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6E1D12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56E1D12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3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56E1D13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32" w14:textId="77777777" w:rsidR="003D1D4C" w:rsidRPr="003152F2" w:rsidRDefault="003D1D4C" w:rsidP="00AE783A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6E1D138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6E1D13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56E1D13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513C0E" w:rsidRPr="00DC7C32">
              <w:rPr>
                <w:rFonts w:ascii="Myriad Pro" w:hAnsi="Myriad Pro"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56E1D13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56E1D13C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6E1D13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56E1D13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F65188D" w14:textId="4511B33B" w:rsidR="003D1D4C" w:rsidRPr="00DC7C32" w:rsidRDefault="00D349C7" w:rsidP="00635387">
            <w:pPr>
              <w:ind w:left="-90" w:firstLine="90"/>
              <w:rPr>
                <w:rFonts w:ascii="Myriad Pro" w:hAnsi="Myriad Pro"/>
                <w:sz w:val="18"/>
              </w:rPr>
            </w:pPr>
            <w:r w:rsidRPr="00DC7C32">
              <w:rPr>
                <w:rFonts w:ascii="Myriad Pro" w:hAnsi="Myriad Pro"/>
                <w:sz w:val="18"/>
              </w:rPr>
              <w:t xml:space="preserve">Anskaffelse av </w:t>
            </w:r>
            <w:r w:rsidR="00DC7C32" w:rsidRPr="00DC7C32">
              <w:rPr>
                <w:rFonts w:ascii="Myriad Pro" w:hAnsi="Myriad Pro"/>
                <w:sz w:val="18"/>
              </w:rPr>
              <w:t>&lt;</w:t>
            </w:r>
            <w:proofErr w:type="spellStart"/>
            <w:r w:rsidR="00DC7C32" w:rsidRPr="00DC7C32">
              <w:rPr>
                <w:rFonts w:ascii="Myriad Pro" w:hAnsi="Myriad Pro"/>
                <w:sz w:val="18"/>
              </w:rPr>
              <w:t>xxxxx</w:t>
            </w:r>
            <w:proofErr w:type="spellEnd"/>
            <w:r w:rsidR="00DC7C32" w:rsidRPr="00DC7C32">
              <w:rPr>
                <w:rFonts w:ascii="Myriad Pro" w:hAnsi="Myriad Pro"/>
                <w:sz w:val="18"/>
              </w:rPr>
              <w:t>&gt;</w:t>
            </w:r>
          </w:p>
          <w:p w14:paraId="56E1D13B" w14:textId="650B9787" w:rsidR="00E92D22" w:rsidRPr="00DC7C32" w:rsidRDefault="00E92D22" w:rsidP="00635387">
            <w:pPr>
              <w:ind w:left="-90" w:firstLine="90"/>
              <w:rPr>
                <w:rFonts w:ascii="Myriad Pro" w:hAnsi="Myriad Pro"/>
                <w:sz w:val="18"/>
              </w:rPr>
            </w:pPr>
            <w:r w:rsidRPr="00DC7C32">
              <w:rPr>
                <w:rFonts w:ascii="Myriad Pro" w:hAnsi="Myriad Pro"/>
                <w:sz w:val="18"/>
                <w:highlight w:val="yellow"/>
              </w:rPr>
              <w:t>TBD</w:t>
            </w:r>
          </w:p>
        </w:tc>
      </w:tr>
      <w:tr w:rsidR="003D1D4C" w:rsidRPr="003152F2" w14:paraId="56E1D14D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6E1D13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3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5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6E1D14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7" w14:textId="669CA86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D567B7">
              <w:rPr>
                <w:rFonts w:ascii="Myriad Pro" w:hAnsi="Myriad Pro"/>
                <w:sz w:val="18"/>
              </w:rPr>
              <w:t>TBD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56E1D148" w14:textId="482E47A0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0367A2" w:rsidRPr="003152F2">
              <w:rPr>
                <w:rFonts w:ascii="Myriad Pro" w:hAnsi="Myriad Pro"/>
                <w:sz w:val="18"/>
              </w:rPr>
              <w:t xml:space="preserve">identifisert </w:t>
            </w:r>
            <w:proofErr w:type="spellStart"/>
            <w:r w:rsidR="00917CC5">
              <w:rPr>
                <w:rFonts w:ascii="Myriad Pro" w:hAnsi="Myriad Pro"/>
                <w:sz w:val="18"/>
              </w:rPr>
              <w:t>kontraktsbilag</w:t>
            </w:r>
            <w:proofErr w:type="spellEnd"/>
            <w:r w:rsidR="000367A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56E1D14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4A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6E1D14B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56E1D14C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56E1D159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6E1D14E" w14:textId="77777777"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14:paraId="56E1D14F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14:paraId="56E1D150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6E1D15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56E1D1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53" w14:textId="0508B30F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</w:p>
          <w:p w14:paraId="56E1D15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6E1D155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6E1D15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6E1D157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6E1D15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6E1D166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6E1D15A" w14:textId="77777777"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Dato</w:t>
            </w:r>
          </w:p>
          <w:p w14:paraId="56E1D15B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14:paraId="56E1D15C" w14:textId="77777777"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D15D" w14:textId="77777777"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Underskrift</w:t>
            </w:r>
          </w:p>
          <w:p w14:paraId="56E1D15E" w14:textId="77777777"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E1D15F" w14:textId="77777777" w:rsidR="003D1D4C" w:rsidRPr="00AA0C43" w:rsidRDefault="003D1D4C" w:rsidP="002E0CA6">
            <w:pPr>
              <w:jc w:val="center"/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56E1D1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56E1D16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6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56E1D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56E1D16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6E1D165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6E1D16F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56E1D167" w14:textId="77777777" w:rsidR="003D1D4C" w:rsidRPr="00C80F1C" w:rsidRDefault="003D1D4C" w:rsidP="002E0CA6">
            <w:pPr>
              <w:rPr>
                <w:rFonts w:ascii="Myriad Pro" w:hAnsi="Myriad Pro"/>
                <w:sz w:val="18"/>
              </w:rPr>
            </w:pPr>
            <w:r w:rsidRPr="00C80F1C">
              <w:rPr>
                <w:rFonts w:ascii="Myriad Pro" w:hAnsi="Myriad Pro"/>
                <w:sz w:val="18"/>
              </w:rPr>
              <w:t>Navn og stilling</w:t>
            </w:r>
          </w:p>
          <w:p w14:paraId="56E1D168" w14:textId="77777777"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14:paraId="56E1D169" w14:textId="77777777" w:rsidR="003D1D4C" w:rsidRPr="00797793" w:rsidRDefault="003D1D4C" w:rsidP="00635387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6E1D16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56E1D16B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6E1D16E" w14:textId="77777777" w:rsidR="003D1D4C" w:rsidRPr="003152F2" w:rsidRDefault="003D1D4C" w:rsidP="00DC7C32">
            <w:pPr>
              <w:rPr>
                <w:rFonts w:ascii="Myriad Pro" w:hAnsi="Myriad Pro"/>
                <w:sz w:val="18"/>
              </w:rPr>
            </w:pPr>
          </w:p>
        </w:tc>
      </w:tr>
    </w:tbl>
    <w:p w14:paraId="56E1D170" w14:textId="77777777" w:rsidR="003D1D4C" w:rsidRPr="003152F2" w:rsidRDefault="003D1D4C" w:rsidP="003D1D4C">
      <w:pPr>
        <w:rPr>
          <w:rFonts w:ascii="Myriad Pro" w:hAnsi="Myriad Pro"/>
        </w:rPr>
      </w:pPr>
    </w:p>
    <w:p w14:paraId="56E1D171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1D176" w14:textId="77777777" w:rsidR="00C80F1C" w:rsidRDefault="00C80F1C">
      <w:r>
        <w:separator/>
      </w:r>
    </w:p>
  </w:endnote>
  <w:endnote w:type="continuationSeparator" w:id="0">
    <w:p w14:paraId="56E1D177" w14:textId="77777777" w:rsidR="00C80F1C" w:rsidRDefault="00C8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D178" w14:textId="77777777" w:rsidR="00C80F1C" w:rsidRPr="003152F2" w:rsidRDefault="00C80F1C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D174" w14:textId="77777777" w:rsidR="00C80F1C" w:rsidRDefault="00C80F1C">
      <w:r>
        <w:separator/>
      </w:r>
    </w:p>
  </w:footnote>
  <w:footnote w:type="continuationSeparator" w:id="0">
    <w:p w14:paraId="56E1D175" w14:textId="77777777" w:rsidR="00C80F1C" w:rsidRDefault="00C8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56C3"/>
    <w:rsid w:val="0001132D"/>
    <w:rsid w:val="000367A2"/>
    <w:rsid w:val="000457DA"/>
    <w:rsid w:val="0007212A"/>
    <w:rsid w:val="00095168"/>
    <w:rsid w:val="000E0AB7"/>
    <w:rsid w:val="001C1E3D"/>
    <w:rsid w:val="001C48D9"/>
    <w:rsid w:val="001C6DD7"/>
    <w:rsid w:val="00216EBD"/>
    <w:rsid w:val="00224CC1"/>
    <w:rsid w:val="0023186E"/>
    <w:rsid w:val="00250066"/>
    <w:rsid w:val="002B519D"/>
    <w:rsid w:val="002B51DB"/>
    <w:rsid w:val="002E0CA6"/>
    <w:rsid w:val="002F4E71"/>
    <w:rsid w:val="002F5576"/>
    <w:rsid w:val="00304662"/>
    <w:rsid w:val="003103EC"/>
    <w:rsid w:val="003152F2"/>
    <w:rsid w:val="0037223E"/>
    <w:rsid w:val="00387A2B"/>
    <w:rsid w:val="003B00E4"/>
    <w:rsid w:val="003B76A6"/>
    <w:rsid w:val="003C40AD"/>
    <w:rsid w:val="003D1D4C"/>
    <w:rsid w:val="004309F7"/>
    <w:rsid w:val="004E560D"/>
    <w:rsid w:val="00513C0E"/>
    <w:rsid w:val="00542471"/>
    <w:rsid w:val="005651AC"/>
    <w:rsid w:val="006177F2"/>
    <w:rsid w:val="00635387"/>
    <w:rsid w:val="00657B4F"/>
    <w:rsid w:val="00797793"/>
    <w:rsid w:val="007A2106"/>
    <w:rsid w:val="007B04E0"/>
    <w:rsid w:val="007B7F39"/>
    <w:rsid w:val="008762DF"/>
    <w:rsid w:val="008B32EE"/>
    <w:rsid w:val="00900DF9"/>
    <w:rsid w:val="00917CC5"/>
    <w:rsid w:val="00940DC0"/>
    <w:rsid w:val="0097050E"/>
    <w:rsid w:val="009D42CD"/>
    <w:rsid w:val="00A85DBE"/>
    <w:rsid w:val="00AA0C43"/>
    <w:rsid w:val="00AE783A"/>
    <w:rsid w:val="00AF0C6F"/>
    <w:rsid w:val="00B60BD9"/>
    <w:rsid w:val="00B73DA9"/>
    <w:rsid w:val="00B96186"/>
    <w:rsid w:val="00BC0B3C"/>
    <w:rsid w:val="00BC4401"/>
    <w:rsid w:val="00C04D07"/>
    <w:rsid w:val="00C739DC"/>
    <w:rsid w:val="00C80F1C"/>
    <w:rsid w:val="00C853BC"/>
    <w:rsid w:val="00CD1B74"/>
    <w:rsid w:val="00CD771D"/>
    <w:rsid w:val="00D349C7"/>
    <w:rsid w:val="00D5419E"/>
    <w:rsid w:val="00D567B7"/>
    <w:rsid w:val="00DA69D4"/>
    <w:rsid w:val="00DC467C"/>
    <w:rsid w:val="00DC53BA"/>
    <w:rsid w:val="00DC7C32"/>
    <w:rsid w:val="00E12E2D"/>
    <w:rsid w:val="00E92D22"/>
    <w:rsid w:val="00E92D77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E1D10B"/>
  <w15:docId w15:val="{A84697C4-9AA4-459B-8BEA-ED53370F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PhaseArchiving xmlns="da53326e-c05a-414d-89aa-7b917e1d5adc">true</metPhaseArchiving>
    <metElementMulti xmlns="da53326e-c05a-414d-89aa-7b917e1d5adc"/>
    <clientQAStage xmlns="da53326e-c05a-414d-89aa-7b917e1d5adc" xsi:nil="true"/>
    <IconOverlay xmlns="http://schemas.microsoft.com/sharepoint/v4" xsi:nil="true"/>
    <metDocumentNumber xmlns="da53326e-c05a-414d-89aa-7b917e1d5adc" xsi:nil="true"/>
    <clientSupplier xmlns="da53326e-c05a-414d-89aa-7b917e1d5adc" xsi:nil="true"/>
    <clientArkivRefFMA xmlns="B7121451-784B-4E32-ADA9-14350EDA9065" xsi:nil="true"/>
    <clientArkivRefFD xmlns="B7121451-784B-4E32-ADA9-14350EDA9065" xsi:nil="true"/>
    <metDocumentType xmlns="da53326e-c05a-414d-89aa-7b917e1d5adc" xsi:nil="true"/>
    <metCopyToProjectRoom xmlns="da53326e-c05a-414d-89aa-7b917e1d5adc">true</metCopyToProjectRoom>
    <clientFagomraade xmlns="da53326e-c05a-414d-89aa-7b917e1d5adc" xsi:nil="true"/>
    <clientFIDactivity xmlns="da53326e-c05a-414d-89aa-7b917e1d5adc" xsi:nil="true"/>
    <clientContract xmlns="da53326e-c05a-414d-89aa-7b917e1d5a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er" ma:contentTypeID="0x010100DA890E7745E04925A49E192ADEACC5A9008AC251C6986E884DADF72CE7FCBFEA74" ma:contentTypeVersion="1" ma:contentTypeDescription="Opprett et nytt dokument." ma:contentTypeScope="" ma:versionID="ec519e2e005b5f0cbd98a27a0e284946">
  <xsd:schema xmlns:xsd="http://www.w3.org/2001/XMLSchema" xmlns:xs="http://www.w3.org/2001/XMLSchema" xmlns:p="http://schemas.microsoft.com/office/2006/metadata/properties" xmlns:ns1="da53326e-c05a-414d-89aa-7b917e1d5adc" xmlns:ns3="B7121451-784B-4E32-ADA9-14350EDA9065" xmlns:ns4="http://schemas.microsoft.com/sharepoint/v4" targetNamespace="http://schemas.microsoft.com/office/2006/metadata/properties" ma:root="true" ma:fieldsID="ff5bdf6b44f76abc16241b5fa894357e" ns1:_="" ns3:_="" ns4:_="">
    <xsd:import namespace="da53326e-c05a-414d-89aa-7b917e1d5adc"/>
    <xsd:import namespace="B7121451-784B-4E32-ADA9-14350EDA906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metDocumentNumber" minOccurs="0"/>
                <xsd:element ref="ns1:clientFIDactivity" minOccurs="0"/>
                <xsd:element ref="ns1:metElementMulti" minOccurs="0"/>
                <xsd:element ref="ns1:metDocumentType" minOccurs="0"/>
                <xsd:element ref="ns1:clientFagomraade" minOccurs="0"/>
                <xsd:element ref="ns1:clientSupplier" minOccurs="0"/>
                <xsd:element ref="ns1:clientContract" minOccurs="0"/>
                <xsd:element ref="ns1:clientQAStage" minOccurs="0"/>
                <xsd:element ref="ns1:metGenerateDocumentNumber" minOccurs="0"/>
                <xsd:element ref="ns1:metTemplateVersion" minOccurs="0"/>
                <xsd:element ref="ns1:metPhaseArchiving"/>
                <xsd:element ref="ns1:metCopyToProjectRoom"/>
                <xsd:element ref="ns3:metElementId" minOccurs="0"/>
                <xsd:element ref="ns3:clientArkivRefFD" minOccurs="0"/>
                <xsd:element ref="ns3:clientArkivRefFMA" minOccurs="0"/>
                <xsd:element ref="ns4:IconOverlay" minOccurs="0"/>
                <xsd:element ref="ns1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3326e-c05a-414d-89aa-7b917e1d5adc" elementFormDefault="qualified">
    <xsd:import namespace="http://schemas.microsoft.com/office/2006/documentManagement/types"/>
    <xsd:import namespace="http://schemas.microsoft.com/office/infopath/2007/PartnerControls"/>
    <xsd:element name="metDocumentNumber" ma:index="0" nillable="true" ma:displayName="Dokumentnummer" ma:internalName="metDocumentNumber" ma:readOnly="false">
      <xsd:simpleType>
        <xsd:restriction base="dms:Text"/>
      </xsd:simpleType>
    </xsd:element>
    <xsd:element name="clientFIDactivity" ma:index="3" nillable="true" ma:displayName="FID aktivitetsnummer" ma:internalName="clientFIDactivity" ma:readOnly="false">
      <xsd:simpleType>
        <xsd:restriction base="dms:Text">
          <xsd:maxLength value="255"/>
        </xsd:restriction>
      </xsd:simpleType>
    </xsd:element>
    <xsd:element name="metElementMulti" ma:index="4" nillable="true" ma:displayName="Element" ma:list="ed9b6fe4-08e1-40f4-964b-7b6d1e92801f" ma:internalName="metElementMulti" ma:showField="Title" ma:web="b1f32c2a-a7d5-4794-b538-71bc1df8be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DocumentType" ma:index="5" nillable="true" ma:displayName="Dokumenttype" ma:format="Dropdown" ma:internalName="metDocumentType" ma:readOnly="false">
      <xsd:simpleType>
        <xsd:restriction base="dms:Choice">
          <xsd:enumeration value="Endringsbeslutning"/>
          <xsd:enumeration value="Endringsforslag"/>
          <xsd:enumeration value="Kravdokument"/>
          <xsd:enumeration value="Leveransebeskrivelse"/>
          <xsd:enumeration value="Mal"/>
          <xsd:enumeration value="Notat"/>
          <xsd:enumeration value="Prosedyre"/>
          <xsd:enumeration value="Referat"/>
          <xsd:enumeration value="Regelverk"/>
          <xsd:enumeration value="Skriv"/>
          <xsd:enumeration value="Stillingsbeskrivelse"/>
          <xsd:enumeration value="Veileder"/>
        </xsd:restriction>
      </xsd:simpleType>
    </xsd:element>
    <xsd:element name="clientFagomraade" ma:index="6" nillable="true" ma:displayName="Fagområde" ma:internalName="clientFagomraade" ma:readOnly="false">
      <xsd:simpleType>
        <xsd:restriction base="dms:Text">
          <xsd:maxLength value="255"/>
        </xsd:restriction>
      </xsd:simpleType>
    </xsd:element>
    <xsd:element name="clientSupplier" ma:index="7" nillable="true" ma:displayName="Leverandør" ma:internalName="clientSupplier" ma:readOnly="false">
      <xsd:simpleType>
        <xsd:restriction base="dms:Text">
          <xsd:maxLength value="255"/>
        </xsd:restriction>
      </xsd:simpleType>
    </xsd:element>
    <xsd:element name="clientContract" ma:index="8" nillable="true" ma:displayName="Kontrakt" ma:internalName="clientContract" ma:readOnly="false">
      <xsd:simpleType>
        <xsd:restriction base="dms:Text">
          <xsd:maxLength value="255"/>
        </xsd:restriction>
      </xsd:simpleType>
    </xsd:element>
    <xsd:element name="clientQAStage" ma:index="9" nillable="true" ma:displayName="QA stage" ma:internalName="clientQAStage" ma:readOnly="false">
      <xsd:simpleType>
        <xsd:restriction base="dms:Text">
          <xsd:maxLength value="255"/>
        </xsd:restriction>
      </xsd:simpleType>
    </xsd:element>
    <xsd:element name="metGenerateDocumentNumber" ma:index="10" nillable="true" ma:displayName="Generer dokumentnummer" ma:internalName="metGenerateDocumentNumber" ma:readOnly="true">
      <xsd:simpleType>
        <xsd:restriction base="dms:Text"/>
      </xsd:simpleType>
    </xsd:element>
    <xsd:element name="metTemplateVersion" ma:index="11" nillable="true" ma:displayName="Template Version" ma:internalName="metTemplateVersion" ma:readOnly="true">
      <xsd:simpleType>
        <xsd:restriction base="dms:Text"/>
      </xsd:simpleType>
    </xsd:element>
    <xsd:element name="metPhaseArchiving" ma:index="12" ma:displayName="Fasearkivering" ma:default="1" ma:description="Sett til ja hvis dokument skal arkiveres i faseoverganger" ma:internalName="metPhaseArchiving" ma:readOnly="false">
      <xsd:simpleType>
        <xsd:restriction base="dms:Boolean"/>
      </xsd:simpleType>
    </xsd:element>
    <xsd:element name="metCopyToProjectRoom" ma:index="13" ma:displayName="Kopier til prosjektet" ma:default="1" ma:internalName="metCopyToProjectRoom" ma:readOnly="false">
      <xsd:simpleType>
        <xsd:restriction base="dms:Boolean"/>
      </xsd:simpleType>
    </xsd:element>
    <xsd:element name="SharedWithUsers" ma:index="2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21451-784B-4E32-ADA9-14350EDA9065" elementFormDefault="qualified">
    <xsd:import namespace="http://schemas.microsoft.com/office/2006/documentManagement/types"/>
    <xsd:import namespace="http://schemas.microsoft.com/office/infopath/2007/PartnerControls"/>
    <xsd:element name="metElementId" ma:index="20" nillable="true" ma:displayName="ElementId" ma:list="{ED9B6FE4-08E1-40F4-964B-7B6D1E92801F}" ma:internalName="metElementId" ma:readOnly="true" ma:showField="ID" ma:web="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ArkivRefFD" ma:index="21" nillable="true" ma:displayName="Arkiv ref. FD" ma:internalName="clientArkivRefFD">
      <xsd:simpleType>
        <xsd:restriction base="dms:Text">
          <xsd:maxLength value="255"/>
        </xsd:restriction>
      </xsd:simpleType>
    </xsd:element>
    <xsd:element name="clientArkivRefFMA" ma:index="22" nillable="true" ma:displayName="Arkiv ref. FMA" ma:internalName="clientArkivRefFM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nholdstype"/>
        <xsd:element ref="dc:title" minOccurs="0" maxOccurs="1" ma:index="2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414C3B-C997-4D29-8AF6-FEA71F3D71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B7121451-784B-4E32-ADA9-14350EDA906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4"/>
    <ds:schemaRef ds:uri="da53326e-c05a-414d-89aa-7b917e1d5adc"/>
  </ds:schemaRefs>
</ds:datastoreItem>
</file>

<file path=customXml/itemProps3.xml><?xml version="1.0" encoding="utf-8"?>
<ds:datastoreItem xmlns:ds="http://schemas.openxmlformats.org/officeDocument/2006/customXml" ds:itemID="{AA1D1B43-D0D6-480C-AC82-D526427FD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3326e-c05a-414d-89aa-7b917e1d5adc"/>
    <ds:schemaRef ds:uri="B7121451-784B-4E32-ADA9-14350EDA9065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32</TotalTime>
  <Pages>1</Pages>
  <Words>166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Hundseid, Rune</cp:lastModifiedBy>
  <cp:revision>24</cp:revision>
  <cp:lastPrinted>2018-10-19T07:55:00Z</cp:lastPrinted>
  <dcterms:created xsi:type="dcterms:W3CDTF">2018-08-07T12:05:00Z</dcterms:created>
  <dcterms:modified xsi:type="dcterms:W3CDTF">2024-11-11T11:22:00Z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0x010100DA890E7745E04925A49E192ADEACC5A9008AC251C6986E884DADF72CE7FCBFEA74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  <property fmtid="{D5CDD505-2E9C-101B-9397-08002B2CF9AE}" pid="13" name="MSIP_Label_536d71ed-e286-42a1-8703-c1fd0ea2549c_Enabled">
    <vt:lpwstr>true</vt:lpwstr>
  </property>
  <property fmtid="{D5CDD505-2E9C-101B-9397-08002B2CF9AE}" pid="14" name="MSIP_Label_536d71ed-e286-42a1-8703-c1fd0ea2549c_SetDate">
    <vt:lpwstr>2023-04-13T10:33:23Z</vt:lpwstr>
  </property>
  <property fmtid="{D5CDD505-2E9C-101B-9397-08002B2CF9AE}" pid="15" name="MSIP_Label_536d71ed-e286-42a1-8703-c1fd0ea2549c_Method">
    <vt:lpwstr>Privileged</vt:lpwstr>
  </property>
  <property fmtid="{D5CDD505-2E9C-101B-9397-08002B2CF9AE}" pid="16" name="MSIP_Label_536d71ed-e286-42a1-8703-c1fd0ea2549c_Name">
    <vt:lpwstr>Ugradert – kan deles fritt</vt:lpwstr>
  </property>
  <property fmtid="{D5CDD505-2E9C-101B-9397-08002B2CF9AE}" pid="17" name="MSIP_Label_536d71ed-e286-42a1-8703-c1fd0ea2549c_SiteId">
    <vt:lpwstr>1e0e6195-b5ec-427a-9cc1-db95904592f9</vt:lpwstr>
  </property>
  <property fmtid="{D5CDD505-2E9C-101B-9397-08002B2CF9AE}" pid="18" name="MSIP_Label_536d71ed-e286-42a1-8703-c1fd0ea2549c_ActionId">
    <vt:lpwstr>434a407b-1eaf-4031-91e1-555afa4dedb9</vt:lpwstr>
  </property>
  <property fmtid="{D5CDD505-2E9C-101B-9397-08002B2CF9AE}" pid="19" name="MSIP_Label_536d71ed-e286-42a1-8703-c1fd0ea2549c_ContentBits">
    <vt:lpwstr>0</vt:lpwstr>
  </property>
</Properties>
</file>